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9E0EB" w14:textId="77777777" w:rsidR="00D02931" w:rsidRDefault="00D02931" w:rsidP="00D0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F4680F1" w14:textId="77777777" w:rsidR="00D02931" w:rsidRDefault="00D02931" w:rsidP="00D0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Westacre</w:t>
      </w:r>
      <w:proofErr w:type="spellEnd"/>
      <w:r>
        <w:rPr>
          <w:rFonts w:cs="Times New Roman"/>
          <w:szCs w:val="24"/>
        </w:rPr>
        <w:t>, Norfolk. Husbandman.</w:t>
      </w:r>
    </w:p>
    <w:p w14:paraId="4ECD9B34" w14:textId="77777777" w:rsidR="00D02931" w:rsidRDefault="00D02931" w:rsidP="00D02931">
      <w:pPr>
        <w:pStyle w:val="NoSpacing"/>
        <w:rPr>
          <w:rFonts w:cs="Times New Roman"/>
          <w:szCs w:val="24"/>
        </w:rPr>
      </w:pPr>
    </w:p>
    <w:p w14:paraId="40C80B42" w14:textId="77777777" w:rsidR="00D02931" w:rsidRDefault="00D02931" w:rsidP="00D02931">
      <w:pPr>
        <w:pStyle w:val="NoSpacing"/>
        <w:rPr>
          <w:rFonts w:cs="Times New Roman"/>
          <w:szCs w:val="24"/>
        </w:rPr>
      </w:pPr>
    </w:p>
    <w:p w14:paraId="5564B5FF" w14:textId="77777777" w:rsidR="00D02931" w:rsidRDefault="00D02931" w:rsidP="00D0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Palle</w:t>
      </w:r>
      <w:proofErr w:type="spellEnd"/>
      <w:r>
        <w:rPr>
          <w:rFonts w:cs="Times New Roman"/>
          <w:szCs w:val="24"/>
        </w:rPr>
        <w:t xml:space="preserve">, Prior of </w:t>
      </w:r>
      <w:proofErr w:type="spellStart"/>
      <w:r>
        <w:rPr>
          <w:rFonts w:cs="Times New Roman"/>
          <w:szCs w:val="24"/>
        </w:rPr>
        <w:t>Westacres</w:t>
      </w:r>
      <w:proofErr w:type="spellEnd"/>
      <w:r>
        <w:rPr>
          <w:rFonts w:cs="Times New Roman"/>
          <w:szCs w:val="24"/>
        </w:rPr>
        <w:t>, Norfolk(q.v.), brought a plaint of debt</w:t>
      </w:r>
    </w:p>
    <w:p w14:paraId="13A6DB5F" w14:textId="77777777" w:rsidR="00D02931" w:rsidRDefault="00D02931" w:rsidP="00D0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him, John Bateman of </w:t>
      </w:r>
      <w:proofErr w:type="spellStart"/>
      <w:r>
        <w:rPr>
          <w:rFonts w:cs="Times New Roman"/>
          <w:szCs w:val="24"/>
        </w:rPr>
        <w:t>Swafham</w:t>
      </w:r>
      <w:proofErr w:type="spellEnd"/>
      <w:r>
        <w:rPr>
          <w:rFonts w:cs="Times New Roman"/>
          <w:szCs w:val="24"/>
        </w:rPr>
        <w:t xml:space="preserve">(q.v.) and William Bateman of </w:t>
      </w:r>
    </w:p>
    <w:p w14:paraId="033A75ED" w14:textId="77777777" w:rsidR="00D02931" w:rsidRDefault="00D02931" w:rsidP="00D0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Oxburgh</w:t>
      </w:r>
      <w:proofErr w:type="spellEnd"/>
      <w:r>
        <w:rPr>
          <w:rFonts w:cs="Times New Roman"/>
          <w:szCs w:val="24"/>
        </w:rPr>
        <w:t>(q.v.).</w:t>
      </w:r>
    </w:p>
    <w:p w14:paraId="74CAB13A" w14:textId="77777777" w:rsidR="00D02931" w:rsidRDefault="00D02931" w:rsidP="00D0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EFDFDC1" w14:textId="77777777" w:rsidR="00D02931" w:rsidRDefault="00D02931" w:rsidP="00D02931">
      <w:pPr>
        <w:pStyle w:val="NoSpacing"/>
        <w:rPr>
          <w:rFonts w:cs="Times New Roman"/>
          <w:szCs w:val="24"/>
        </w:rPr>
      </w:pPr>
    </w:p>
    <w:p w14:paraId="10FC8D17" w14:textId="77777777" w:rsidR="00D02931" w:rsidRDefault="00D02931" w:rsidP="00D02931">
      <w:pPr>
        <w:pStyle w:val="NoSpacing"/>
        <w:rPr>
          <w:rFonts w:cs="Times New Roman"/>
          <w:szCs w:val="24"/>
        </w:rPr>
      </w:pPr>
    </w:p>
    <w:p w14:paraId="43BD52C5" w14:textId="77777777" w:rsidR="00D02931" w:rsidRDefault="00D02931" w:rsidP="00D0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2022</w:t>
      </w:r>
    </w:p>
    <w:p w14:paraId="0B0AC7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219EC" w14:textId="77777777" w:rsidR="00D02931" w:rsidRDefault="00D02931" w:rsidP="009139A6">
      <w:r>
        <w:separator/>
      </w:r>
    </w:p>
  </w:endnote>
  <w:endnote w:type="continuationSeparator" w:id="0">
    <w:p w14:paraId="021012BE" w14:textId="77777777" w:rsidR="00D02931" w:rsidRDefault="00D029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4D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311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EE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31D5" w14:textId="77777777" w:rsidR="00D02931" w:rsidRDefault="00D02931" w:rsidP="009139A6">
      <w:r>
        <w:separator/>
      </w:r>
    </w:p>
  </w:footnote>
  <w:footnote w:type="continuationSeparator" w:id="0">
    <w:p w14:paraId="61472829" w14:textId="77777777" w:rsidR="00D02931" w:rsidRDefault="00D029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2C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AB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1F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93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293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A85D8"/>
  <w15:chartTrackingRefBased/>
  <w15:docId w15:val="{E30D0DD0-3667-4EA7-8989-67FAD3CB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29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2022-11-23T19:38:00Z</dcterms:created>
  <dcterms:modified xsi:type="dcterms:W3CDTF">2022-11-23T19:38:00Z</dcterms:modified>
</cp:coreProperties>
</file>